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E6CE1" w14:textId="0BC4CDDD" w:rsidR="00BA00AB" w:rsidRDefault="00F3644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RAYNER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d.1507)</w:t>
      </w:r>
    </w:p>
    <w:p w14:paraId="181A53FB" w14:textId="67B8BE7B" w:rsidR="00F36449" w:rsidRDefault="00F3644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Cotttingham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57067D9" w14:textId="344CD0A4" w:rsidR="00F36449" w:rsidRDefault="00F3644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ECF122" w14:textId="79EB58C0" w:rsidR="00F36449" w:rsidRDefault="00F3644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B8AED1" w14:textId="20D560A7" w:rsidR="00F36449" w:rsidRDefault="00F3644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Apr.1507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p.136)</w:t>
      </w:r>
    </w:p>
    <w:p w14:paraId="34E9BC3D" w14:textId="0B33B853" w:rsidR="00F36449" w:rsidRDefault="00F3644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5A32F40F" w14:textId="6FC9CE38" w:rsidR="00F36449" w:rsidRDefault="00F3644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F93454" w14:textId="12594945" w:rsidR="00F36449" w:rsidRDefault="00F3644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5C8BE0" w14:textId="76E0935B" w:rsidR="00F36449" w:rsidRPr="00F36449" w:rsidRDefault="00F3644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July 2021</w:t>
      </w:r>
    </w:p>
    <w:sectPr w:rsidR="00F36449" w:rsidRPr="00F364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28C4E" w14:textId="77777777" w:rsidR="00F36449" w:rsidRDefault="00F36449" w:rsidP="009139A6">
      <w:r>
        <w:separator/>
      </w:r>
    </w:p>
  </w:endnote>
  <w:endnote w:type="continuationSeparator" w:id="0">
    <w:p w14:paraId="4F3C5685" w14:textId="77777777" w:rsidR="00F36449" w:rsidRDefault="00F364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E9F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5AE1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09A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3E8B4" w14:textId="77777777" w:rsidR="00F36449" w:rsidRDefault="00F36449" w:rsidP="009139A6">
      <w:r>
        <w:separator/>
      </w:r>
    </w:p>
  </w:footnote>
  <w:footnote w:type="continuationSeparator" w:id="0">
    <w:p w14:paraId="28F7D65F" w14:textId="77777777" w:rsidR="00F36449" w:rsidRDefault="00F364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48E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C1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AE2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44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3644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74E79"/>
  <w15:chartTrackingRefBased/>
  <w15:docId w15:val="{F5FFF626-D967-48EE-BA78-1D20DB7AC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2021-07-28T06:58:00Z</dcterms:created>
  <dcterms:modified xsi:type="dcterms:W3CDTF">2021-07-28T07:00:00Z</dcterms:modified>
</cp:coreProperties>
</file>